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341E818A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bCs/>
          <w:sz w:val="24"/>
        </w:rPr>
        <w:tab/>
      </w:r>
      <w:r w:rsidR="0063363E" w:rsidRPr="0063363E">
        <w:rPr>
          <w:rFonts w:cs="Arial"/>
          <w:bCs/>
          <w:sz w:val="24"/>
          <w:lang w:eastAsia="ja-JP"/>
        </w:rPr>
        <w:t>R3-258295</w:t>
      </w:r>
    </w:p>
    <w:p w14:paraId="20B872BF" w14:textId="77777777" w:rsidR="005C63E2" w:rsidRDefault="005C63E2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21</w:t>
      </w:r>
      <w:r>
        <w:rPr>
          <w:rFonts w:hint="eastAsia"/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5569DADD" w:rsidR="001E41F3" w:rsidRPr="00410371" w:rsidRDefault="000E15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1422F8F0" w:rsidR="001E41F3" w:rsidRPr="00410371" w:rsidRDefault="00E34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2B71086F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394FAFDC" w:rsidR="001E41F3" w:rsidRDefault="00061903">
            <w:pPr>
              <w:pStyle w:val="CRCoverPage"/>
              <w:spacing w:after="0"/>
              <w:ind w:left="100"/>
              <w:rPr>
                <w:noProof/>
              </w:rPr>
            </w:pPr>
            <w:r w:rsidRPr="00061903">
              <w:t xml:space="preserve">ZTE Corporation, </w:t>
            </w:r>
            <w:proofErr w:type="spellStart"/>
            <w:r w:rsidRPr="00061903">
              <w:t>Jio</w:t>
            </w:r>
            <w:proofErr w:type="spellEnd"/>
            <w:r w:rsidRPr="00061903">
              <w:t xml:space="preserve"> Platforms, China Unicom, China Telecom</w:t>
            </w:r>
            <w:bookmarkStart w:id="4" w:name="_GoBack"/>
            <w:bookmarkEnd w:id="4"/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5D76C8C3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128255E4" w:rsidR="001E41F3" w:rsidRDefault="00E70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5FCBDFC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02022" w14:textId="77777777" w:rsidR="008D1FFD" w:rsidRDefault="008D1FFD">
      <w:r>
        <w:separator/>
      </w:r>
    </w:p>
  </w:endnote>
  <w:endnote w:type="continuationSeparator" w:id="0">
    <w:p w14:paraId="027BC9D5" w14:textId="77777777" w:rsidR="008D1FFD" w:rsidRDefault="008D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4FE25" w14:textId="77777777" w:rsidR="008D1FFD" w:rsidRDefault="008D1FFD">
      <w:r>
        <w:separator/>
      </w:r>
    </w:p>
  </w:footnote>
  <w:footnote w:type="continuationSeparator" w:id="0">
    <w:p w14:paraId="392C0781" w14:textId="77777777" w:rsidR="008D1FFD" w:rsidRDefault="008D1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61903"/>
    <w:rsid w:val="000A6394"/>
    <w:rsid w:val="000B7FED"/>
    <w:rsid w:val="000C038A"/>
    <w:rsid w:val="000C6598"/>
    <w:rsid w:val="000D44B3"/>
    <w:rsid w:val="000E156D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D5200"/>
    <w:rsid w:val="001E41F3"/>
    <w:rsid w:val="0026004D"/>
    <w:rsid w:val="002640DD"/>
    <w:rsid w:val="00275D12"/>
    <w:rsid w:val="00284FEB"/>
    <w:rsid w:val="002860C4"/>
    <w:rsid w:val="002B5741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668B1"/>
    <w:rsid w:val="0047053A"/>
    <w:rsid w:val="004B3A9C"/>
    <w:rsid w:val="004B75B7"/>
    <w:rsid w:val="004C3E0A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363E"/>
    <w:rsid w:val="00653DE4"/>
    <w:rsid w:val="00665C47"/>
    <w:rsid w:val="00695808"/>
    <w:rsid w:val="006B46FB"/>
    <w:rsid w:val="006E21FB"/>
    <w:rsid w:val="00720808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1FFD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C05D87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048"/>
    <w:rsid w:val="00E34898"/>
    <w:rsid w:val="00E707A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6D480-E658-426B-B85F-39AEAF7B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8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30</cp:revision>
  <cp:lastPrinted>1899-12-31T23:00:00Z</cp:lastPrinted>
  <dcterms:created xsi:type="dcterms:W3CDTF">2025-11-05T06:53:00Z</dcterms:created>
  <dcterms:modified xsi:type="dcterms:W3CDTF">2025-11-06T04:41:00Z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